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2F671614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FD602C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A2CFC">
                                      <w:rPr>
                                        <w:rStyle w:val="Style2"/>
                                      </w:rPr>
                                      <w:t>63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2F671614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FD602C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FA2CFC">
                                <w:rPr>
                                  <w:rStyle w:val="Style2"/>
                                </w:rPr>
                                <w:t>63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FA2CF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FA2CF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777777" w:rsidR="0026335F" w:rsidRPr="0026335F" w:rsidRDefault="00FA2CF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77777777" w:rsidR="0026335F" w:rsidRPr="0026335F" w:rsidRDefault="00FA2CF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FA2CF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FA2CF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A2CFC">
                              <w:fldChar w:fldCharType="begin"/>
                            </w:r>
                            <w:r w:rsidR="00FA2CFC">
                              <w:instrText xml:space="preserve"> NUMPAGES   \* MERGEFORMAT </w:instrText>
                            </w:r>
                            <w:r w:rsidR="00FA2CFC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A2CF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A2CFC">
                        <w:fldChar w:fldCharType="begin"/>
                      </w:r>
                      <w:r w:rsidR="00FA2CFC">
                        <w:instrText xml:space="preserve"> NUMPAGES   \* MERGEFORMAT </w:instrText>
                      </w:r>
                      <w:r w:rsidR="00FA2CFC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A2CF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31E0A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1C14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FBA355-FA65-4FD7-AB57-1554C459F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982334-0945-4E56-881F-D6D3980C4F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13</cp:revision>
  <cp:lastPrinted>2011-03-04T19:05:00Z</cp:lastPrinted>
  <dcterms:created xsi:type="dcterms:W3CDTF">2014-01-02T13:42:00Z</dcterms:created>
  <dcterms:modified xsi:type="dcterms:W3CDTF">2022-11-29T14:06:00Z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</Properties>
</file>